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7C46A" w14:textId="77777777" w:rsidR="00536918" w:rsidRDefault="00536918" w:rsidP="005369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CLEMENS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01870CF9" w14:textId="77777777" w:rsidR="00536918" w:rsidRDefault="00536918" w:rsidP="005369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09669A" w14:textId="77777777" w:rsidR="00536918" w:rsidRDefault="00536918" w:rsidP="005369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B1F9FD" w14:textId="77777777" w:rsidR="00536918" w:rsidRDefault="00536918" w:rsidP="005369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 xml:space="preserve">He, Thomas Courtenay, Earl of Devon(q.v.),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7AD02E4B" w14:textId="77777777" w:rsidR="00536918" w:rsidRDefault="00536918" w:rsidP="005369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Huke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Touker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CF16D" w14:textId="77777777" w:rsidR="00536918" w:rsidRDefault="00536918" w:rsidP="00536918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Liskeard(q.v.).</w:t>
      </w:r>
    </w:p>
    <w:p w14:paraId="7D16B7F0" w14:textId="77777777" w:rsidR="00536918" w:rsidRDefault="00536918" w:rsidP="005369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B9B6E1E" w14:textId="77777777" w:rsidR="00536918" w:rsidRDefault="00536918" w:rsidP="005369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DC5F85" w14:textId="77777777" w:rsidR="00536918" w:rsidRDefault="00536918" w:rsidP="005369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495D70" w14:textId="77777777" w:rsidR="00536918" w:rsidRDefault="00536918" w:rsidP="005369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2022</w:t>
      </w:r>
    </w:p>
    <w:p w14:paraId="0EF0D8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0A6C3" w14:textId="77777777" w:rsidR="00536918" w:rsidRDefault="00536918" w:rsidP="009139A6">
      <w:r>
        <w:separator/>
      </w:r>
    </w:p>
  </w:endnote>
  <w:endnote w:type="continuationSeparator" w:id="0">
    <w:p w14:paraId="1EC37C4B" w14:textId="77777777" w:rsidR="00536918" w:rsidRDefault="005369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256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36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51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DD0D0" w14:textId="77777777" w:rsidR="00536918" w:rsidRDefault="00536918" w:rsidP="009139A6">
      <w:r>
        <w:separator/>
      </w:r>
    </w:p>
  </w:footnote>
  <w:footnote w:type="continuationSeparator" w:id="0">
    <w:p w14:paraId="711D3159" w14:textId="77777777" w:rsidR="00536918" w:rsidRDefault="005369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E5A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DF0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14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918"/>
    <w:rsid w:val="000666E0"/>
    <w:rsid w:val="002510B7"/>
    <w:rsid w:val="0053691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5E5C6"/>
  <w15:chartTrackingRefBased/>
  <w15:docId w15:val="{63464811-478F-4108-922E-BD99F462B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6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2022-08-13T15:26:00Z</dcterms:created>
  <dcterms:modified xsi:type="dcterms:W3CDTF">2022-08-13T15:26:00Z</dcterms:modified>
</cp:coreProperties>
</file>